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7DB31A" w14:textId="77777777" w:rsidR="00F6680A" w:rsidRDefault="00F6680A" w:rsidP="00F668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MAHUE (</w:t>
      </w:r>
      <w:proofErr w:type="gramStart"/>
      <w:r>
        <w:rPr>
          <w:rFonts w:cs="Times New Roman"/>
          <w:szCs w:val="24"/>
          <w:u w:val="single"/>
        </w:rPr>
        <w:t>MAHEW)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(fl.1404)</w:t>
      </w:r>
    </w:p>
    <w:p w14:paraId="6A4CCF0C" w14:textId="77777777" w:rsidR="00F6680A" w:rsidRDefault="00F6680A" w:rsidP="00F668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Merton College. </w:t>
      </w:r>
    </w:p>
    <w:p w14:paraId="1FB00110" w14:textId="77777777" w:rsidR="00F6680A" w:rsidRDefault="00F6680A" w:rsidP="00F6680A">
      <w:pPr>
        <w:pStyle w:val="NoSpacing"/>
        <w:rPr>
          <w:rFonts w:cs="Times New Roman"/>
          <w:szCs w:val="24"/>
        </w:rPr>
      </w:pPr>
    </w:p>
    <w:p w14:paraId="3E258666" w14:textId="77777777" w:rsidR="00F6680A" w:rsidRDefault="00F6680A" w:rsidP="00F6680A">
      <w:pPr>
        <w:pStyle w:val="NoSpacing"/>
        <w:rPr>
          <w:rFonts w:cs="Times New Roman"/>
          <w:szCs w:val="24"/>
        </w:rPr>
      </w:pPr>
    </w:p>
    <w:p w14:paraId="40A1CAC0" w14:textId="77777777" w:rsidR="00F6680A" w:rsidRDefault="00F6680A" w:rsidP="00F668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1404</w:t>
      </w:r>
      <w:r>
        <w:rPr>
          <w:rFonts w:cs="Times New Roman"/>
          <w:szCs w:val="24"/>
        </w:rPr>
        <w:tab/>
        <w:t>Fellow of Merton College.</w:t>
      </w:r>
    </w:p>
    <w:p w14:paraId="19EBFD78" w14:textId="77777777" w:rsidR="00F6680A" w:rsidRDefault="00F6680A" w:rsidP="00F668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(“Memorials of Merton College, with Biographical Notices of the Wardens and</w:t>
      </w:r>
    </w:p>
    <w:p w14:paraId="0D67B6A5" w14:textId="77777777" w:rsidR="00F6680A" w:rsidRDefault="00F6680A" w:rsidP="00F6680A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>, printed for the Oxford Historical at the</w:t>
      </w:r>
    </w:p>
    <w:p w14:paraId="5ED68772" w14:textId="77777777" w:rsidR="00F6680A" w:rsidRDefault="00F6680A" w:rsidP="00F6680A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p.228)</w:t>
      </w:r>
    </w:p>
    <w:p w14:paraId="67170065" w14:textId="77777777" w:rsidR="00F6680A" w:rsidRDefault="00F6680A" w:rsidP="00F6680A">
      <w:pPr>
        <w:pStyle w:val="NoSpacing"/>
        <w:rPr>
          <w:rFonts w:cs="Times New Roman"/>
          <w:szCs w:val="24"/>
        </w:rPr>
      </w:pPr>
    </w:p>
    <w:p w14:paraId="787716AD" w14:textId="77777777" w:rsidR="00F6680A" w:rsidRDefault="00F6680A" w:rsidP="00F6680A">
      <w:pPr>
        <w:pStyle w:val="NoSpacing"/>
        <w:rPr>
          <w:rFonts w:cs="Times New Roman"/>
          <w:szCs w:val="24"/>
        </w:rPr>
      </w:pPr>
    </w:p>
    <w:p w14:paraId="0BADF1F2" w14:textId="77777777" w:rsidR="00F6680A" w:rsidRDefault="00F6680A" w:rsidP="00F6680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January 2025</w:t>
      </w:r>
    </w:p>
    <w:p w14:paraId="7C5AC2D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12B55" w14:textId="77777777" w:rsidR="00F6680A" w:rsidRDefault="00F6680A" w:rsidP="009139A6">
      <w:r>
        <w:separator/>
      </w:r>
    </w:p>
  </w:endnote>
  <w:endnote w:type="continuationSeparator" w:id="0">
    <w:p w14:paraId="2802FB72" w14:textId="77777777" w:rsidR="00F6680A" w:rsidRDefault="00F668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D7B0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5BD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2F3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25FC38" w14:textId="77777777" w:rsidR="00F6680A" w:rsidRDefault="00F6680A" w:rsidP="009139A6">
      <w:r>
        <w:separator/>
      </w:r>
    </w:p>
  </w:footnote>
  <w:footnote w:type="continuationSeparator" w:id="0">
    <w:p w14:paraId="5F79FA4A" w14:textId="77777777" w:rsidR="00F6680A" w:rsidRDefault="00F668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763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5D4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209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80A"/>
    <w:rsid w:val="000666E0"/>
    <w:rsid w:val="002510B7"/>
    <w:rsid w:val="00270799"/>
    <w:rsid w:val="004731E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6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EC39B"/>
  <w15:chartTrackingRefBased/>
  <w15:docId w15:val="{7EC18959-0F76-47AC-BE9D-A4BD68206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2025-01-03T21:32:00Z</dcterms:created>
  <dcterms:modified xsi:type="dcterms:W3CDTF">2025-01-03T21:33:00Z</dcterms:modified>
</cp:coreProperties>
</file>